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C73" w:rsidRPr="00706BD7" w:rsidRDefault="00B54C73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  <w:sz w:val="20"/>
          <w:szCs w:val="20"/>
        </w:rPr>
      </w:pPr>
      <w:r w:rsidRPr="00706BD7">
        <w:rPr>
          <w:rFonts w:ascii="Sylfaen" w:hAnsi="Sylfaen" w:cs="Sylfaen"/>
          <w:b/>
          <w:bCs/>
          <w:sz w:val="20"/>
          <w:szCs w:val="20"/>
        </w:rPr>
        <w:t>ОБЪЯВЛЕНИЕ</w:t>
      </w:r>
    </w:p>
    <w:p w:rsidR="00B54C73" w:rsidRPr="00706BD7" w:rsidRDefault="00B54C73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  <w:sz w:val="20"/>
          <w:szCs w:val="20"/>
        </w:rPr>
      </w:pPr>
      <w:r w:rsidRPr="00706BD7">
        <w:rPr>
          <w:rFonts w:ascii="Sylfaen" w:hAnsi="Sylfaen" w:cs="Sylfaen"/>
          <w:b/>
          <w:bCs/>
          <w:sz w:val="20"/>
          <w:szCs w:val="20"/>
        </w:rPr>
        <w:t>об объявлении процедуры закупки несостоявшейся</w:t>
      </w:r>
    </w:p>
    <w:p w:rsidR="00B54C73" w:rsidRPr="008F6E63" w:rsidRDefault="00B54C73" w:rsidP="007A546C">
      <w:pPr>
        <w:jc w:val="center"/>
        <w:rPr>
          <w:rFonts w:ascii="Sylfaen" w:hAnsi="Sylfaen" w:cs="Sylfaen"/>
          <w:sz w:val="20"/>
          <w:szCs w:val="20"/>
        </w:rPr>
      </w:pPr>
      <w:r w:rsidRPr="00706BD7">
        <w:rPr>
          <w:rFonts w:ascii="Sylfaen" w:hAnsi="Sylfaen" w:cs="Sylfaen"/>
          <w:sz w:val="20"/>
          <w:szCs w:val="20"/>
        </w:rPr>
        <w:t xml:space="preserve">Код процедуры </w:t>
      </w:r>
      <w:r>
        <w:rPr>
          <w:rFonts w:ascii="Sylfaen" w:hAnsi="Sylfaen" w:cs="Sylfaen"/>
          <w:sz w:val="20"/>
          <w:szCs w:val="20"/>
        </w:rPr>
        <w:t>НММЦ-ОКПТ-22/</w:t>
      </w:r>
      <w:r w:rsidRPr="008F6E63">
        <w:rPr>
          <w:rFonts w:ascii="Sylfaen" w:hAnsi="Sylfaen" w:cs="Sylfaen"/>
          <w:sz w:val="20"/>
          <w:szCs w:val="20"/>
        </w:rPr>
        <w:t>37</w:t>
      </w:r>
    </w:p>
    <w:p w:rsidR="00B54C73" w:rsidRPr="00040164" w:rsidRDefault="00B54C73" w:rsidP="007A546C">
      <w:pPr>
        <w:jc w:val="center"/>
        <w:rPr>
          <w:rFonts w:ascii="Sylfaen" w:hAnsi="Sylfaen" w:cs="Sylfaen"/>
        </w:rPr>
      </w:pPr>
    </w:p>
    <w:p w:rsidR="00B54C73" w:rsidRPr="00706BD7" w:rsidRDefault="00B54C73" w:rsidP="00B47C40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D7728B">
        <w:rPr>
          <w:rFonts w:ascii="Sylfaen" w:hAnsi="Sylfaen" w:cs="Sylfaen"/>
        </w:rPr>
        <w:t xml:space="preserve">      </w:t>
      </w:r>
      <w:r w:rsidRPr="0036716D">
        <w:rPr>
          <w:rFonts w:ascii="Sylfaen" w:hAnsi="Sylfaen" w:cs="Sylfaen"/>
        </w:rPr>
        <w:t xml:space="preserve">  </w:t>
      </w:r>
      <w:r w:rsidRPr="00706BD7">
        <w:rPr>
          <w:rFonts w:ascii="Sylfaen" w:hAnsi="Sylfaen" w:cs="Sylfaen"/>
          <w:sz w:val="20"/>
          <w:szCs w:val="20"/>
        </w:rPr>
        <w:t xml:space="preserve">&lt;&lt;Норк-Мараш&gt;&gt; медицинский центр&gt;&gt; ЗАО ниже представляет информацию об объявлении несостоявшейся процедуры закупки под кодом </w:t>
      </w:r>
      <w:r>
        <w:rPr>
          <w:rFonts w:ascii="Sylfaen" w:hAnsi="Sylfaen" w:cs="Sylfaen"/>
          <w:sz w:val="20"/>
          <w:szCs w:val="20"/>
        </w:rPr>
        <w:t>НММЦ-ОКПТ-22/</w:t>
      </w:r>
      <w:r w:rsidRPr="008F6E63">
        <w:rPr>
          <w:rFonts w:ascii="Sylfaen" w:hAnsi="Sylfaen" w:cs="Sylfaen"/>
          <w:sz w:val="20"/>
          <w:szCs w:val="20"/>
        </w:rPr>
        <w:t>37</w:t>
      </w:r>
      <w:r w:rsidRPr="00706BD7">
        <w:rPr>
          <w:rFonts w:ascii="Sylfaen" w:hAnsi="Sylfaen" w:cs="Sylfaen"/>
          <w:sz w:val="20"/>
          <w:szCs w:val="20"/>
        </w:rPr>
        <w:t>, организованной с целью приобретения товаров медицинского назначения для своих нужд:</w:t>
      </w:r>
    </w:p>
    <w:tbl>
      <w:tblPr>
        <w:tblW w:w="111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336"/>
        <w:gridCol w:w="2401"/>
        <w:gridCol w:w="2655"/>
      </w:tblGrid>
      <w:tr w:rsidR="00B54C73" w:rsidRPr="00D7728B" w:rsidTr="008F6E63">
        <w:trPr>
          <w:trHeight w:val="626"/>
          <w:jc w:val="center"/>
        </w:trPr>
        <w:tc>
          <w:tcPr>
            <w:tcW w:w="796" w:type="dxa"/>
            <w:vAlign w:val="center"/>
          </w:tcPr>
          <w:p w:rsidR="00B54C73" w:rsidRPr="00D7728B" w:rsidRDefault="00B54C73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Номер лота</w:t>
            </w:r>
          </w:p>
        </w:tc>
        <w:tc>
          <w:tcPr>
            <w:tcW w:w="2979" w:type="dxa"/>
            <w:vAlign w:val="center"/>
          </w:tcPr>
          <w:p w:rsidR="00B54C73" w:rsidRPr="00D7728B" w:rsidRDefault="00B54C73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2336" w:type="dxa"/>
            <w:vAlign w:val="center"/>
          </w:tcPr>
          <w:p w:rsidR="00B54C73" w:rsidRPr="00D7728B" w:rsidRDefault="00B54C73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1" w:type="dxa"/>
            <w:vAlign w:val="center"/>
          </w:tcPr>
          <w:p w:rsidR="00B54C73" w:rsidRPr="00D7728B" w:rsidRDefault="00B54C73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B54C73" w:rsidRPr="00D7728B" w:rsidRDefault="00B54C73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sz w:val="20"/>
                <w:szCs w:val="20"/>
              </w:rPr>
              <w:t>/подчеркнуть соответствующую строку/</w:t>
            </w:r>
          </w:p>
        </w:tc>
        <w:tc>
          <w:tcPr>
            <w:tcW w:w="2655" w:type="dxa"/>
            <w:vAlign w:val="center"/>
          </w:tcPr>
          <w:p w:rsidR="00B54C73" w:rsidRPr="00D7728B" w:rsidRDefault="00B54C73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54C73" w:rsidRPr="00D7728B" w:rsidTr="008F6E63">
        <w:trPr>
          <w:trHeight w:val="201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1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Микрокатетр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1713A4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1713A4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1713A4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2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Микрокатетр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106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3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4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178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5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6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A02B50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7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8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9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10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11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12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13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14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54C73" w:rsidRPr="00D7728B" w:rsidTr="008F6E63">
        <w:trPr>
          <w:trHeight w:val="60"/>
          <w:jc w:val="center"/>
        </w:trPr>
        <w:tc>
          <w:tcPr>
            <w:tcW w:w="796" w:type="dxa"/>
            <w:vAlign w:val="center"/>
          </w:tcPr>
          <w:p w:rsidR="00B54C73" w:rsidRDefault="00B54C73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15</w:t>
            </w:r>
          </w:p>
        </w:tc>
        <w:tc>
          <w:tcPr>
            <w:tcW w:w="2979" w:type="dxa"/>
            <w:vAlign w:val="center"/>
          </w:tcPr>
          <w:p w:rsidR="00B54C73" w:rsidRDefault="00B54C73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2336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2401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2655" w:type="dxa"/>
            <w:vAlign w:val="center"/>
          </w:tcPr>
          <w:p w:rsidR="00B54C73" w:rsidRPr="00EE6C2C" w:rsidRDefault="00B54C73" w:rsidP="00790B33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B54C73" w:rsidRPr="00706BD7" w:rsidRDefault="00B54C73" w:rsidP="00706BD7">
      <w:pPr>
        <w:rPr>
          <w:rFonts w:ascii="Sylfaen" w:hAnsi="Sylfaen" w:cs="Sylfaen"/>
          <w:sz w:val="20"/>
          <w:szCs w:val="20"/>
        </w:rPr>
      </w:pPr>
      <w:r w:rsidRPr="00706BD7">
        <w:rPr>
          <w:rFonts w:ascii="Sylfaen" w:hAnsi="Sylfaen" w:cs="Sylfaen"/>
          <w:sz w:val="20"/>
          <w:szCs w:val="20"/>
        </w:rPr>
        <w:t xml:space="preserve">    </w:t>
      </w:r>
      <w:r w:rsidRPr="00706BD7">
        <w:rPr>
          <w:rFonts w:ascii="Sylfaen" w:hAnsi="Sylfaen" w:cs="Sylfaen"/>
          <w:spacing w:val="6"/>
          <w:sz w:val="20"/>
          <w:szCs w:val="20"/>
        </w:rPr>
        <w:t xml:space="preserve"> Для получения дополнительной информации, связанной с настоящим объявлением, можно обратиться к координатору </w:t>
      </w:r>
      <w:r w:rsidRPr="00706BD7">
        <w:rPr>
          <w:rFonts w:ascii="Sylfaen" w:hAnsi="Sylfaen" w:cs="Sylfaen"/>
          <w:sz w:val="20"/>
          <w:szCs w:val="20"/>
        </w:rPr>
        <w:t xml:space="preserve">закупок под кодом  </w:t>
      </w:r>
      <w:r>
        <w:rPr>
          <w:rFonts w:ascii="Sylfaen" w:hAnsi="Sylfaen" w:cs="Sylfaen"/>
          <w:sz w:val="20"/>
          <w:szCs w:val="20"/>
        </w:rPr>
        <w:t>НММЦ-ОКПТ-22/</w:t>
      </w:r>
      <w:r w:rsidRPr="008F6E63">
        <w:rPr>
          <w:rFonts w:ascii="Sylfaen" w:hAnsi="Sylfaen" w:cs="Sylfaen"/>
          <w:sz w:val="20"/>
          <w:szCs w:val="20"/>
        </w:rPr>
        <w:t>37</w:t>
      </w:r>
      <w:r w:rsidRPr="00706BD7">
        <w:rPr>
          <w:rFonts w:ascii="Sylfaen" w:hAnsi="Sylfaen" w:cs="Sylfaen"/>
          <w:sz w:val="20"/>
          <w:szCs w:val="20"/>
        </w:rPr>
        <w:t xml:space="preserve"> </w:t>
      </w:r>
      <w:r w:rsidRPr="00706BD7">
        <w:rPr>
          <w:rFonts w:ascii="Sylfaen" w:hAnsi="Sylfaen" w:cs="Sylfaen"/>
          <w:spacing w:val="6"/>
          <w:sz w:val="20"/>
          <w:szCs w:val="20"/>
        </w:rPr>
        <w:t>Карену Драмбяну</w:t>
      </w:r>
    </w:p>
    <w:p w:rsidR="00B54C73" w:rsidRPr="00706BD7" w:rsidRDefault="00B54C73" w:rsidP="00FD64FD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B54C73" w:rsidRPr="00706BD7" w:rsidRDefault="00B54C73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706BD7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B54C73" w:rsidRPr="00706BD7" w:rsidRDefault="00B54C73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706BD7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B54C73" w:rsidRPr="00706BD7" w:rsidRDefault="00B54C73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706BD7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B54C73" w:rsidRPr="00706BD7" w:rsidSect="00EF6178">
      <w:foot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C73" w:rsidRDefault="00B54C73">
      <w:r>
        <w:separator/>
      </w:r>
    </w:p>
  </w:endnote>
  <w:endnote w:type="continuationSeparator" w:id="1">
    <w:p w:rsidR="00B54C73" w:rsidRDefault="00B54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C73" w:rsidRPr="0006419E" w:rsidRDefault="00B54C73" w:rsidP="0006419E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C73" w:rsidRDefault="00B54C73">
      <w:r>
        <w:separator/>
      </w:r>
    </w:p>
  </w:footnote>
  <w:footnote w:type="continuationSeparator" w:id="1">
    <w:p w:rsidR="00B54C73" w:rsidRDefault="00B54C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4362"/>
    <w:rsid w:val="0005765A"/>
    <w:rsid w:val="000606D8"/>
    <w:rsid w:val="00062BDF"/>
    <w:rsid w:val="00063D6E"/>
    <w:rsid w:val="0006419E"/>
    <w:rsid w:val="000706DF"/>
    <w:rsid w:val="00075FE5"/>
    <w:rsid w:val="00080689"/>
    <w:rsid w:val="00082455"/>
    <w:rsid w:val="0009038E"/>
    <w:rsid w:val="00092FCD"/>
    <w:rsid w:val="0009444C"/>
    <w:rsid w:val="0009511B"/>
    <w:rsid w:val="00096A3F"/>
    <w:rsid w:val="00096B9C"/>
    <w:rsid w:val="00097D22"/>
    <w:rsid w:val="000A3DC3"/>
    <w:rsid w:val="000A40A1"/>
    <w:rsid w:val="000A427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D7894"/>
    <w:rsid w:val="000E3F5B"/>
    <w:rsid w:val="000F270D"/>
    <w:rsid w:val="000F607F"/>
    <w:rsid w:val="00100D10"/>
    <w:rsid w:val="00102A32"/>
    <w:rsid w:val="001038C8"/>
    <w:rsid w:val="00110BAB"/>
    <w:rsid w:val="001144AF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63097"/>
    <w:rsid w:val="00164A26"/>
    <w:rsid w:val="001664E7"/>
    <w:rsid w:val="001713A4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7DD"/>
    <w:rsid w:val="001C4343"/>
    <w:rsid w:val="001C4E36"/>
    <w:rsid w:val="001C521B"/>
    <w:rsid w:val="001C578F"/>
    <w:rsid w:val="001E5AF7"/>
    <w:rsid w:val="001E6915"/>
    <w:rsid w:val="001F53DC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B0FF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50493"/>
    <w:rsid w:val="0036287B"/>
    <w:rsid w:val="003650BE"/>
    <w:rsid w:val="003654FE"/>
    <w:rsid w:val="00366B43"/>
    <w:rsid w:val="0036716D"/>
    <w:rsid w:val="0036794B"/>
    <w:rsid w:val="00371957"/>
    <w:rsid w:val="00373509"/>
    <w:rsid w:val="00381CE8"/>
    <w:rsid w:val="00383CE9"/>
    <w:rsid w:val="0038605D"/>
    <w:rsid w:val="00386D81"/>
    <w:rsid w:val="003875C3"/>
    <w:rsid w:val="0039239E"/>
    <w:rsid w:val="003928E5"/>
    <w:rsid w:val="0039559A"/>
    <w:rsid w:val="003A1616"/>
    <w:rsid w:val="003A5934"/>
    <w:rsid w:val="003B24BE"/>
    <w:rsid w:val="003B25F5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3C57"/>
    <w:rsid w:val="004658DF"/>
    <w:rsid w:val="00467A9D"/>
    <w:rsid w:val="00473936"/>
    <w:rsid w:val="00480F98"/>
    <w:rsid w:val="00480FFF"/>
    <w:rsid w:val="00486700"/>
    <w:rsid w:val="004877D5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7DA"/>
    <w:rsid w:val="004D7FF4"/>
    <w:rsid w:val="004E23A8"/>
    <w:rsid w:val="004E4619"/>
    <w:rsid w:val="004F596C"/>
    <w:rsid w:val="004F7E57"/>
    <w:rsid w:val="00531EA4"/>
    <w:rsid w:val="00544BE9"/>
    <w:rsid w:val="005568A8"/>
    <w:rsid w:val="0056020F"/>
    <w:rsid w:val="005645A0"/>
    <w:rsid w:val="00564A20"/>
    <w:rsid w:val="00565F1E"/>
    <w:rsid w:val="005676AA"/>
    <w:rsid w:val="00574B34"/>
    <w:rsid w:val="0057561A"/>
    <w:rsid w:val="00575A4A"/>
    <w:rsid w:val="00584131"/>
    <w:rsid w:val="00586A35"/>
    <w:rsid w:val="0059197C"/>
    <w:rsid w:val="005A05CF"/>
    <w:rsid w:val="005A7CDE"/>
    <w:rsid w:val="005B30A0"/>
    <w:rsid w:val="005B30BE"/>
    <w:rsid w:val="005C39A0"/>
    <w:rsid w:val="005C4358"/>
    <w:rsid w:val="005D0F4E"/>
    <w:rsid w:val="005E0856"/>
    <w:rsid w:val="005E2F58"/>
    <w:rsid w:val="005E5E86"/>
    <w:rsid w:val="005F254D"/>
    <w:rsid w:val="005F36C5"/>
    <w:rsid w:val="006073D1"/>
    <w:rsid w:val="0061030D"/>
    <w:rsid w:val="00613058"/>
    <w:rsid w:val="00622A3A"/>
    <w:rsid w:val="00623616"/>
    <w:rsid w:val="00625505"/>
    <w:rsid w:val="0062567A"/>
    <w:rsid w:val="0063057A"/>
    <w:rsid w:val="006373C4"/>
    <w:rsid w:val="0064019E"/>
    <w:rsid w:val="00644FD7"/>
    <w:rsid w:val="00650959"/>
    <w:rsid w:val="00652B69"/>
    <w:rsid w:val="006538D5"/>
    <w:rsid w:val="00655074"/>
    <w:rsid w:val="006557FC"/>
    <w:rsid w:val="00657A8B"/>
    <w:rsid w:val="00664AFB"/>
    <w:rsid w:val="00667856"/>
    <w:rsid w:val="006716EF"/>
    <w:rsid w:val="00673895"/>
    <w:rsid w:val="00683E3A"/>
    <w:rsid w:val="00686425"/>
    <w:rsid w:val="00686CB4"/>
    <w:rsid w:val="006A025E"/>
    <w:rsid w:val="006A1D2C"/>
    <w:rsid w:val="006B7B4E"/>
    <w:rsid w:val="006D245E"/>
    <w:rsid w:val="006D4552"/>
    <w:rsid w:val="006F114D"/>
    <w:rsid w:val="006F5F3C"/>
    <w:rsid w:val="006F7509"/>
    <w:rsid w:val="007019C5"/>
    <w:rsid w:val="00706BD7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1008"/>
    <w:rsid w:val="0078244F"/>
    <w:rsid w:val="00790B33"/>
    <w:rsid w:val="007A44B1"/>
    <w:rsid w:val="007A546C"/>
    <w:rsid w:val="007A795B"/>
    <w:rsid w:val="007B6C31"/>
    <w:rsid w:val="007C3B03"/>
    <w:rsid w:val="007C7163"/>
    <w:rsid w:val="007E1894"/>
    <w:rsid w:val="007E75B8"/>
    <w:rsid w:val="007F0193"/>
    <w:rsid w:val="007F13E2"/>
    <w:rsid w:val="007F54CF"/>
    <w:rsid w:val="008035F1"/>
    <w:rsid w:val="0080439B"/>
    <w:rsid w:val="00805D1B"/>
    <w:rsid w:val="00806DCE"/>
    <w:rsid w:val="00811D34"/>
    <w:rsid w:val="00823294"/>
    <w:rsid w:val="00823B96"/>
    <w:rsid w:val="00845610"/>
    <w:rsid w:val="0085228E"/>
    <w:rsid w:val="008670B5"/>
    <w:rsid w:val="00874380"/>
    <w:rsid w:val="00882E2B"/>
    <w:rsid w:val="008838DA"/>
    <w:rsid w:val="00883E6E"/>
    <w:rsid w:val="00890A14"/>
    <w:rsid w:val="00891CC9"/>
    <w:rsid w:val="00894E35"/>
    <w:rsid w:val="00896069"/>
    <w:rsid w:val="00896409"/>
    <w:rsid w:val="008A2E6B"/>
    <w:rsid w:val="008A3C86"/>
    <w:rsid w:val="008B206E"/>
    <w:rsid w:val="008B2965"/>
    <w:rsid w:val="008B2DC1"/>
    <w:rsid w:val="008C3DB4"/>
    <w:rsid w:val="008C7670"/>
    <w:rsid w:val="008D0B2F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37B7"/>
    <w:rsid w:val="008F5FBD"/>
    <w:rsid w:val="008F6E63"/>
    <w:rsid w:val="008F7DC4"/>
    <w:rsid w:val="00900CBC"/>
    <w:rsid w:val="00901B34"/>
    <w:rsid w:val="009035CD"/>
    <w:rsid w:val="00907C60"/>
    <w:rsid w:val="00910DE9"/>
    <w:rsid w:val="00913176"/>
    <w:rsid w:val="00916899"/>
    <w:rsid w:val="00922018"/>
    <w:rsid w:val="0092549D"/>
    <w:rsid w:val="00931512"/>
    <w:rsid w:val="009337B2"/>
    <w:rsid w:val="0094126A"/>
    <w:rsid w:val="009507AF"/>
    <w:rsid w:val="00950AEB"/>
    <w:rsid w:val="00960BDD"/>
    <w:rsid w:val="00963C65"/>
    <w:rsid w:val="009645D8"/>
    <w:rsid w:val="009670C4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2B50"/>
    <w:rsid w:val="00A03098"/>
    <w:rsid w:val="00A30C0F"/>
    <w:rsid w:val="00A34438"/>
    <w:rsid w:val="00A36B72"/>
    <w:rsid w:val="00A40C61"/>
    <w:rsid w:val="00A43870"/>
    <w:rsid w:val="00A47C10"/>
    <w:rsid w:val="00A70700"/>
    <w:rsid w:val="00A72AAE"/>
    <w:rsid w:val="00A91194"/>
    <w:rsid w:val="00A91217"/>
    <w:rsid w:val="00AA3EEB"/>
    <w:rsid w:val="00AA698E"/>
    <w:rsid w:val="00AB1F7F"/>
    <w:rsid w:val="00AB253E"/>
    <w:rsid w:val="00AB2D08"/>
    <w:rsid w:val="00AC3EAE"/>
    <w:rsid w:val="00AD243B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2A5"/>
    <w:rsid w:val="00B42C71"/>
    <w:rsid w:val="00B45438"/>
    <w:rsid w:val="00B47C40"/>
    <w:rsid w:val="00B515FC"/>
    <w:rsid w:val="00B527AD"/>
    <w:rsid w:val="00B5440A"/>
    <w:rsid w:val="00B54C73"/>
    <w:rsid w:val="00B5525A"/>
    <w:rsid w:val="00B5764B"/>
    <w:rsid w:val="00B64E24"/>
    <w:rsid w:val="00B7414D"/>
    <w:rsid w:val="00B7505D"/>
    <w:rsid w:val="00B82B90"/>
    <w:rsid w:val="00B83AD9"/>
    <w:rsid w:val="00B86DA8"/>
    <w:rsid w:val="00B93827"/>
    <w:rsid w:val="00BC1AD8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4EA4"/>
    <w:rsid w:val="00C56677"/>
    <w:rsid w:val="00C639F2"/>
    <w:rsid w:val="00C90538"/>
    <w:rsid w:val="00C926B7"/>
    <w:rsid w:val="00CA4DE8"/>
    <w:rsid w:val="00CA6069"/>
    <w:rsid w:val="00CB228B"/>
    <w:rsid w:val="00CC2EF5"/>
    <w:rsid w:val="00CC482C"/>
    <w:rsid w:val="00CD6DD7"/>
    <w:rsid w:val="00CD748F"/>
    <w:rsid w:val="00CE2FA4"/>
    <w:rsid w:val="00CE554E"/>
    <w:rsid w:val="00CE5FD6"/>
    <w:rsid w:val="00CE77EE"/>
    <w:rsid w:val="00CF10A2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55F4"/>
    <w:rsid w:val="00D2725C"/>
    <w:rsid w:val="00D32C8A"/>
    <w:rsid w:val="00D405E4"/>
    <w:rsid w:val="00D43C12"/>
    <w:rsid w:val="00D52421"/>
    <w:rsid w:val="00D55092"/>
    <w:rsid w:val="00D559F9"/>
    <w:rsid w:val="00D63146"/>
    <w:rsid w:val="00D64F74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867DD"/>
    <w:rsid w:val="00D91172"/>
    <w:rsid w:val="00D92B38"/>
    <w:rsid w:val="00D92FBE"/>
    <w:rsid w:val="00DB50C0"/>
    <w:rsid w:val="00DC1F33"/>
    <w:rsid w:val="00DC4A38"/>
    <w:rsid w:val="00DE578F"/>
    <w:rsid w:val="00DF6856"/>
    <w:rsid w:val="00E04EBF"/>
    <w:rsid w:val="00E05B2C"/>
    <w:rsid w:val="00E14174"/>
    <w:rsid w:val="00E142A0"/>
    <w:rsid w:val="00E24AA7"/>
    <w:rsid w:val="00E24D9F"/>
    <w:rsid w:val="00E359C1"/>
    <w:rsid w:val="00E476D2"/>
    <w:rsid w:val="00E47968"/>
    <w:rsid w:val="00E47C78"/>
    <w:rsid w:val="00E53C6F"/>
    <w:rsid w:val="00E55395"/>
    <w:rsid w:val="00E55F33"/>
    <w:rsid w:val="00E615C8"/>
    <w:rsid w:val="00E622AB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0736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E6C2C"/>
    <w:rsid w:val="00EF4B3D"/>
    <w:rsid w:val="00EF6178"/>
    <w:rsid w:val="00EF6EC1"/>
    <w:rsid w:val="00F07934"/>
    <w:rsid w:val="00F07E5C"/>
    <w:rsid w:val="00F11AEC"/>
    <w:rsid w:val="00F11DDE"/>
    <w:rsid w:val="00F15ECD"/>
    <w:rsid w:val="00F22D7A"/>
    <w:rsid w:val="00F23628"/>
    <w:rsid w:val="00F313A6"/>
    <w:rsid w:val="00F31FFD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6583F"/>
    <w:rsid w:val="00F714E0"/>
    <w:rsid w:val="00F750C8"/>
    <w:rsid w:val="00F76FC5"/>
    <w:rsid w:val="00F91902"/>
    <w:rsid w:val="00F92E16"/>
    <w:rsid w:val="00F97516"/>
    <w:rsid w:val="00F97BAF"/>
    <w:rsid w:val="00FA10BA"/>
    <w:rsid w:val="00FA127B"/>
    <w:rsid w:val="00FA5689"/>
    <w:rsid w:val="00FA7AAE"/>
    <w:rsid w:val="00FB2C5C"/>
    <w:rsid w:val="00FC062E"/>
    <w:rsid w:val="00FC683F"/>
    <w:rsid w:val="00FD0C86"/>
    <w:rsid w:val="00FD4C06"/>
    <w:rsid w:val="00FD59DA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561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6419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84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164</TotalTime>
  <Pages>1</Pages>
  <Words>305</Words>
  <Characters>1745</Characters>
  <Application>Microsoft Office Outlook</Application>
  <DocSecurity>0</DocSecurity>
  <Lines>0</Lines>
  <Paragraphs>0</Paragraphs>
  <ScaleCrop>false</ScaleCrop>
  <Company>ANPP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191</cp:revision>
  <cp:lastPrinted>2022-02-28T06:29:00Z</cp:lastPrinted>
  <dcterms:created xsi:type="dcterms:W3CDTF">2018-08-08T07:11:00Z</dcterms:created>
  <dcterms:modified xsi:type="dcterms:W3CDTF">2022-02-28T06:29:00Z</dcterms:modified>
</cp:coreProperties>
</file>